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AFB" w:rsidRPr="00E77870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PAGETT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147AFB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Yeoman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AFB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7AFB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7AFB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47AFB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7AFB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7AFB" w:rsidRDefault="00147AFB" w:rsidP="00147A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147AF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AFB" w:rsidRDefault="00147AFB" w:rsidP="00E71FC3">
      <w:pPr>
        <w:spacing w:after="0" w:line="240" w:lineRule="auto"/>
      </w:pPr>
      <w:r>
        <w:separator/>
      </w:r>
    </w:p>
  </w:endnote>
  <w:endnote w:type="continuationSeparator" w:id="0">
    <w:p w:rsidR="00147AFB" w:rsidRDefault="00147A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AFB" w:rsidRDefault="00147AFB" w:rsidP="00E71FC3">
      <w:pPr>
        <w:spacing w:after="0" w:line="240" w:lineRule="auto"/>
      </w:pPr>
      <w:r>
        <w:separator/>
      </w:r>
    </w:p>
  </w:footnote>
  <w:footnote w:type="continuationSeparator" w:id="0">
    <w:p w:rsidR="00147AFB" w:rsidRDefault="00147A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FB"/>
    <w:rsid w:val="00147AF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57912-9EEC-44DA-BA44-EF6322031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2016-05-21T20:05:00Z</dcterms:created>
  <dcterms:modified xsi:type="dcterms:W3CDTF">2016-05-21T20:05:00Z</dcterms:modified>
</cp:coreProperties>
</file>